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5664" w14:textId="16ADE502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C465D0">
        <w:rPr>
          <w:rFonts w:ascii="Arial" w:hAnsi="Arial" w:cs="Arial"/>
          <w:bCs/>
          <w:i w:val="0"/>
          <w:szCs w:val="24"/>
        </w:rPr>
        <w:t>4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430F0F5F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33CD8F92" w14:textId="77777777" w:rsidR="006676AE" w:rsidRPr="0012157F" w:rsidRDefault="005C6EA8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5C6EA8">
        <w:rPr>
          <w:rFonts w:ascii="Arial" w:hAnsi="Arial" w:cs="Arial"/>
        </w:rPr>
        <w:t>Gmina Brześć Kujawski</w:t>
      </w:r>
    </w:p>
    <w:p w14:paraId="7009A8A1" w14:textId="77777777" w:rsidR="006676AE" w:rsidRPr="0012157F" w:rsidRDefault="005C6EA8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5C6EA8">
        <w:rPr>
          <w:rFonts w:ascii="Arial" w:hAnsi="Arial" w:cs="Arial"/>
        </w:rPr>
        <w:t>pl. Władysława Łokietka</w:t>
      </w:r>
      <w:r w:rsidR="006676AE" w:rsidRPr="0012157F">
        <w:rPr>
          <w:rFonts w:ascii="Arial" w:hAnsi="Arial" w:cs="Arial"/>
        </w:rPr>
        <w:t xml:space="preserve"> </w:t>
      </w:r>
      <w:r w:rsidRPr="005C6EA8">
        <w:rPr>
          <w:rFonts w:ascii="Arial" w:hAnsi="Arial" w:cs="Arial"/>
        </w:rPr>
        <w:t>1</w:t>
      </w:r>
      <w:r w:rsidR="006676AE" w:rsidRPr="0012157F">
        <w:rPr>
          <w:rFonts w:ascii="Arial" w:hAnsi="Arial" w:cs="Arial"/>
        </w:rPr>
        <w:t xml:space="preserve"> </w:t>
      </w:r>
    </w:p>
    <w:p w14:paraId="3D972B77" w14:textId="77777777" w:rsidR="00F90CD1" w:rsidRDefault="005C6EA8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5C6EA8">
        <w:rPr>
          <w:rFonts w:ascii="Arial" w:hAnsi="Arial" w:cs="Arial"/>
        </w:rPr>
        <w:t>87-880</w:t>
      </w:r>
      <w:r w:rsidR="006676AE" w:rsidRPr="0012157F">
        <w:rPr>
          <w:rFonts w:ascii="Arial" w:hAnsi="Arial" w:cs="Arial"/>
        </w:rPr>
        <w:t xml:space="preserve"> </w:t>
      </w:r>
      <w:r w:rsidRPr="005C6EA8">
        <w:rPr>
          <w:rFonts w:ascii="Arial" w:hAnsi="Arial" w:cs="Arial"/>
        </w:rPr>
        <w:t>Brześć Kujawski</w:t>
      </w:r>
    </w:p>
    <w:p w14:paraId="6B6B3B2F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0BCA7ACE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71D5E6B5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65CC107A" w14:textId="77777777" w:rsidTr="0018769E">
        <w:tc>
          <w:tcPr>
            <w:tcW w:w="2800" w:type="dxa"/>
          </w:tcPr>
          <w:p w14:paraId="36009E99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50D11C56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138F766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177A39B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2578E4" w:rsidRPr="00A2540E" w14:paraId="324DE86F" w14:textId="77777777" w:rsidTr="0018769E">
        <w:tc>
          <w:tcPr>
            <w:tcW w:w="2800" w:type="dxa"/>
          </w:tcPr>
          <w:p w14:paraId="60A1133C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E6BE081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B908A6F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31B886F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1DAC98E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C6EA8" w:rsidRPr="0012157F" w14:paraId="080EC44E" w14:textId="77777777" w:rsidTr="0090181D">
        <w:tc>
          <w:tcPr>
            <w:tcW w:w="9104" w:type="dxa"/>
            <w:shd w:val="clear" w:color="auto" w:fill="D9D9D9"/>
          </w:tcPr>
          <w:p w14:paraId="7173479E" w14:textId="77777777" w:rsidR="005C6EA8" w:rsidRPr="0012157F" w:rsidRDefault="005C6EA8" w:rsidP="0090181D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6E8F5C20" w14:textId="77777777" w:rsidR="005C6EA8" w:rsidRPr="0012157F" w:rsidRDefault="005C6EA8" w:rsidP="0090181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5C6EA8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5C6EA8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5C6EA8">
              <w:rPr>
                <w:rFonts w:ascii="Arial" w:hAnsi="Arial" w:cs="Arial"/>
                <w:sz w:val="24"/>
                <w:szCs w:val="24"/>
              </w:rPr>
              <w:t>. Dz. U. z 2026 r. poz. 793)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0CCE2ED7" w14:textId="77777777" w:rsidR="005C6EA8" w:rsidRPr="00612283" w:rsidRDefault="005C6EA8" w:rsidP="0090181D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5CE7A148" w14:textId="77777777" w:rsidR="005C6EA8" w:rsidRPr="00612283" w:rsidRDefault="005C6EA8" w:rsidP="0090181D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3D232352" w14:textId="77777777" w:rsidR="005C6EA8" w:rsidRPr="0012157F" w:rsidRDefault="005C6EA8" w:rsidP="0090181D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398D8AB3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33D0DF2E" w14:textId="77777777" w:rsidTr="0018769E">
        <w:tc>
          <w:tcPr>
            <w:tcW w:w="2269" w:type="dxa"/>
          </w:tcPr>
          <w:p w14:paraId="060ECEDF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122EC53" w14:textId="77777777" w:rsidR="002578E4" w:rsidRPr="00A2540E" w:rsidRDefault="005C6EA8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C6EA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Remont, rozbudowa i doposażenie placu zabaw położonego na terenie Żłobka - Brzeskie Skrzaty przy ul. Królewskiej 5 w Brześciu Kujawskim</w:t>
            </w:r>
            <w:r w:rsidR="002578E4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5C6EA8" w:rsidRPr="00A2540E" w14:paraId="5399BCCA" w14:textId="77777777" w:rsidTr="0090181D">
        <w:tc>
          <w:tcPr>
            <w:tcW w:w="2269" w:type="dxa"/>
          </w:tcPr>
          <w:p w14:paraId="6F0EB5EF" w14:textId="77777777" w:rsidR="005C6EA8" w:rsidRPr="00A2540E" w:rsidRDefault="005C6EA8" w:rsidP="0090181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2668F72" w14:textId="77777777" w:rsidR="005C6EA8" w:rsidRPr="00A2540E" w:rsidRDefault="005C6EA8" w:rsidP="0090181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C6EA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BI.II.271.26.2026.KO</w:t>
            </w:r>
          </w:p>
        </w:tc>
      </w:tr>
    </w:tbl>
    <w:p w14:paraId="4BEC69F3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7A95D94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5C6EA8" w:rsidRPr="005C6EA8">
        <w:rPr>
          <w:rFonts w:ascii="Arial" w:hAnsi="Arial" w:cs="Arial"/>
          <w:b/>
          <w:sz w:val="24"/>
          <w:szCs w:val="24"/>
        </w:rPr>
        <w:t>Gmina Brześć Kujawski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59798844" w14:textId="77777777" w:rsidTr="00650D6C">
        <w:tc>
          <w:tcPr>
            <w:tcW w:w="9104" w:type="dxa"/>
            <w:shd w:val="clear" w:color="auto" w:fill="D9D9D9"/>
          </w:tcPr>
          <w:p w14:paraId="4777C97D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266D79F6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50ECA35D" w14:textId="77777777" w:rsidR="005C6EA8" w:rsidRPr="00992BD8" w:rsidRDefault="005C6EA8" w:rsidP="005C6EA8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21440E30" w14:textId="77777777" w:rsidR="002426FF" w:rsidRPr="00A44833" w:rsidRDefault="005C6EA8" w:rsidP="005C6EA8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4AE11463" w14:textId="77777777" w:rsidR="005C6EA8" w:rsidRPr="0012157F" w:rsidRDefault="005C6EA8" w:rsidP="005C6E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7D808B6" w14:textId="77777777" w:rsidR="005C6EA8" w:rsidRPr="0012157F" w:rsidRDefault="005C6EA8" w:rsidP="005C6EA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75D2F36C" w14:textId="77777777" w:rsidR="005C6EA8" w:rsidRPr="0012157F" w:rsidRDefault="005C6EA8" w:rsidP="005C6E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38D1771D" w14:textId="77777777" w:rsidR="005C6EA8" w:rsidRPr="00A44833" w:rsidRDefault="005C6EA8" w:rsidP="005C6EA8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6D35732" w14:textId="77777777" w:rsidR="005C6EA8" w:rsidRPr="0012157F" w:rsidRDefault="005C6EA8" w:rsidP="005C6EA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04C4F3D5" w14:textId="77777777" w:rsidR="005C6EA8" w:rsidRPr="0012157F" w:rsidRDefault="005C6EA8" w:rsidP="005C6EA8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12CADD9E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0BA4A276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5F934DA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046D5A94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723888E6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7DE8D50A" w14:textId="77777777" w:rsidR="005C6EA8" w:rsidRDefault="007A2BCB" w:rsidP="005C6E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</w:t>
      </w:r>
      <w:r w:rsidRPr="007A2BCB">
        <w:rPr>
          <w:rFonts w:ascii="Arial" w:hAnsi="Arial" w:cs="Arial"/>
          <w:sz w:val="24"/>
          <w:szCs w:val="24"/>
        </w:rPr>
        <w:lastRenderedPageBreak/>
        <w:t>Ukrainę oraz służących ochronie bezpieczeństwa narodowego (</w:t>
      </w:r>
      <w:proofErr w:type="spellStart"/>
      <w:r w:rsidR="000B430B" w:rsidRPr="000B430B">
        <w:rPr>
          <w:rFonts w:ascii="Arial" w:hAnsi="Arial" w:cs="Arial"/>
          <w:sz w:val="24"/>
          <w:szCs w:val="24"/>
        </w:rPr>
        <w:t>t.j</w:t>
      </w:r>
      <w:proofErr w:type="spellEnd"/>
      <w:r w:rsidR="000B430B" w:rsidRPr="000B430B">
        <w:rPr>
          <w:rFonts w:ascii="Arial" w:hAnsi="Arial" w:cs="Arial"/>
          <w:sz w:val="24"/>
          <w:szCs w:val="24"/>
        </w:rPr>
        <w:t>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7421B3">
        <w:rPr>
          <w:rStyle w:val="Odwoanieprzypisudolnego"/>
          <w:rFonts w:ascii="Arial" w:hAnsi="Arial" w:cs="Arial"/>
          <w:b/>
          <w:bCs/>
          <w:color w:val="0070C0"/>
          <w:sz w:val="24"/>
          <w:szCs w:val="24"/>
        </w:rPr>
        <w:footnoteReference w:id="1"/>
      </w:r>
      <w:r w:rsidRPr="007421B3">
        <w:rPr>
          <w:rFonts w:ascii="Arial" w:hAnsi="Arial" w:cs="Arial"/>
          <w:color w:val="0070C0"/>
          <w:sz w:val="24"/>
          <w:szCs w:val="24"/>
        </w:rPr>
        <w:t xml:space="preserve"> </w:t>
      </w:r>
      <w:r w:rsidRPr="007A2BCB">
        <w:rPr>
          <w:rFonts w:ascii="Arial" w:hAnsi="Arial" w:cs="Arial"/>
          <w:sz w:val="24"/>
          <w:szCs w:val="24"/>
        </w:rPr>
        <w:t>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p w14:paraId="6841D9A4" w14:textId="77777777" w:rsidR="00AC6A18" w:rsidRDefault="00AC6A18" w:rsidP="00AD659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67D13D43" w14:textId="77777777" w:rsidTr="00CD4DD1">
        <w:tc>
          <w:tcPr>
            <w:tcW w:w="9104" w:type="dxa"/>
            <w:shd w:val="clear" w:color="auto" w:fill="D9D9D9"/>
          </w:tcPr>
          <w:p w14:paraId="41474FE8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61282634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58BC1139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8430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0379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5C6EA8" w:rsidRPr="0012157F" w14:paraId="438BAED4" w14:textId="77777777" w:rsidTr="00901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907F" w14:textId="77777777" w:rsidR="005C6EA8" w:rsidRPr="0012157F" w:rsidRDefault="005C6EA8" w:rsidP="0090181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3B57" w14:textId="77777777" w:rsidR="005C6EA8" w:rsidRPr="0012157F" w:rsidRDefault="005C6EA8" w:rsidP="0090181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6EA8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496A6553" w14:textId="77777777" w:rsidR="005C6EA8" w:rsidRPr="005C6EA8" w:rsidRDefault="005C6EA8" w:rsidP="0090181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>Zamawiający wymaga dołączenia do oferty informacji banku lub spółdzielczej kasy oszczędnościowo-kredytowej, potwierdzającej wysokość posiadanych środków finansowych lub zdolność kredytową wykonawcy na kwotę minimum 250 000,00 zł.</w:t>
            </w:r>
          </w:p>
          <w:p w14:paraId="11BE1080" w14:textId="77777777" w:rsidR="005C6EA8" w:rsidRPr="0012157F" w:rsidRDefault="005C6EA8" w:rsidP="0090181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>Zamawiający wymaga dołączonej do oferty polisy, a w przypadku jej braku innego dokumentu potwierdzającego, że wykonawca jest ubezpieczony od odpowiedzialności cywilnej w zakresie prowadzonej działalności związanej z przedmiotem zamówienia na kwotę minimum 250 000,00 zł.</w:t>
            </w:r>
          </w:p>
        </w:tc>
      </w:tr>
      <w:tr w:rsidR="005C6EA8" w:rsidRPr="0012157F" w14:paraId="0FD8DC4E" w14:textId="77777777" w:rsidTr="00901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DAEC" w14:textId="77777777" w:rsidR="005C6EA8" w:rsidRPr="0012157F" w:rsidRDefault="005C6EA8" w:rsidP="0090181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7CC2" w14:textId="77777777" w:rsidR="005C6EA8" w:rsidRPr="0012157F" w:rsidRDefault="005C6EA8" w:rsidP="0090181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6EA8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297BDCF8" w14:textId="6C751AE0" w:rsidR="005C6EA8" w:rsidRPr="0012157F" w:rsidRDefault="005C6EA8" w:rsidP="0090181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 xml:space="preserve">Zamawiający wymaga wykazania w załączniku nr </w:t>
            </w:r>
            <w:r w:rsidR="00C465D0">
              <w:rPr>
                <w:rFonts w:ascii="Arial" w:hAnsi="Arial" w:cs="Arial"/>
                <w:sz w:val="24"/>
                <w:szCs w:val="24"/>
              </w:rPr>
              <w:t>5</w:t>
            </w:r>
            <w:r w:rsidRPr="005C6EA8">
              <w:rPr>
                <w:rFonts w:ascii="Arial" w:hAnsi="Arial" w:cs="Arial"/>
                <w:sz w:val="24"/>
                <w:szCs w:val="24"/>
              </w:rPr>
              <w:t xml:space="preserve"> do SWZ co najmniej 2 roboty budowlane w zakresie zagospodarowania terenu - urządzenie placu zabaw (z wykonaniem nawierzchni bezpiecznej - poliuretanowej) o wartości minimum 200 000,00 zł brutto każda.</w:t>
            </w:r>
          </w:p>
        </w:tc>
      </w:tr>
      <w:tr w:rsidR="005C6EA8" w:rsidRPr="0012157F" w14:paraId="6DBCEF24" w14:textId="77777777" w:rsidTr="00901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5762" w14:textId="77777777" w:rsidR="005C6EA8" w:rsidRPr="0012157F" w:rsidRDefault="005C6EA8" w:rsidP="0090181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032C" w14:textId="77777777" w:rsidR="005C6EA8" w:rsidRPr="0012157F" w:rsidRDefault="005C6EA8" w:rsidP="0090181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6EA8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36BF8E25" w14:textId="77777777" w:rsidR="005C6EA8" w:rsidRPr="0012157F" w:rsidRDefault="005C6EA8" w:rsidP="0090181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</w:t>
            </w:r>
            <w:r w:rsidRPr="005C6EA8">
              <w:rPr>
                <w:rFonts w:ascii="Arial" w:hAnsi="Arial" w:cs="Arial"/>
                <w:sz w:val="24"/>
                <w:szCs w:val="24"/>
              </w:rPr>
              <w:lastRenderedPageBreak/>
              <w:t>którzy spełniają warunki, dotyczące posiadania zdolności do występowania w obrocie gospodarczym. Ocena spełniania warunków udziału w postępowaniu będzie dokonana w oparciu o złożone oświadczenie (załącznik nr 5 do SWZ) na zasadzie spełnia/nie spełnia.</w:t>
            </w:r>
          </w:p>
        </w:tc>
      </w:tr>
      <w:tr w:rsidR="005C6EA8" w:rsidRPr="0012157F" w14:paraId="5BEF22B3" w14:textId="77777777" w:rsidTr="009018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1FC8" w14:textId="77777777" w:rsidR="005C6EA8" w:rsidRPr="0012157F" w:rsidRDefault="005C6EA8" w:rsidP="0090181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FE1F" w14:textId="77777777" w:rsidR="005C6EA8" w:rsidRPr="0012157F" w:rsidRDefault="005C6EA8" w:rsidP="0090181D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6EA8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053BA32A" w14:textId="77777777" w:rsidR="005C6EA8" w:rsidRPr="0012157F" w:rsidRDefault="005C6EA8" w:rsidP="0090181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6EA8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w oparciu o złożone oświadczenie (załącznik nr 5 do SWZ) na zasadzie spełnia/nie spełnia.</w:t>
            </w:r>
          </w:p>
        </w:tc>
      </w:tr>
    </w:tbl>
    <w:p w14:paraId="00131FD2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78B87940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81094C5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0F282F3F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3A94A06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zasoby: </w:t>
      </w:r>
    </w:p>
    <w:p w14:paraId="60897C41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1570ACAC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1E9CFAE8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07526782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7F5995CD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2AD4E6CA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46E35150" w14:textId="77777777" w:rsidTr="00CD4DD1">
        <w:tc>
          <w:tcPr>
            <w:tcW w:w="9104" w:type="dxa"/>
            <w:shd w:val="clear" w:color="auto" w:fill="D9D9D9"/>
          </w:tcPr>
          <w:p w14:paraId="44A69D0A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19B34B3F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4003F188" w14:textId="77777777" w:rsidTr="00847232">
        <w:tc>
          <w:tcPr>
            <w:tcW w:w="9104" w:type="dxa"/>
            <w:shd w:val="clear" w:color="auto" w:fill="D9D9D9"/>
          </w:tcPr>
          <w:p w14:paraId="0E5A79EB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INFORMACJA DOTYCZĄCA DOSTĘPU DO PODMIOTOWYCH ŚRODKÓW DOWODOWYCH</w:t>
            </w:r>
          </w:p>
        </w:tc>
      </w:tr>
    </w:tbl>
    <w:p w14:paraId="7255BAFB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F32173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35712C4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E77C8D0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45FA4B5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43EA917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2E9C26E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650D6C" w14:paraId="18B3B9FD" w14:textId="77777777" w:rsidTr="005517FB">
        <w:tc>
          <w:tcPr>
            <w:tcW w:w="9104" w:type="dxa"/>
            <w:shd w:val="clear" w:color="auto" w:fill="D9D9D9"/>
          </w:tcPr>
          <w:p w14:paraId="4CD4BF17" w14:textId="77777777" w:rsidR="00AB3A57" w:rsidRPr="00650D6C" w:rsidRDefault="00AB3A57" w:rsidP="005517FB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 xml:space="preserve">INFORMACJA DOTYCZĄCA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CERTYFIKATU, O KTÓRYM MOWA </w:t>
            </w:r>
            <w:r w:rsidR="00726FF6">
              <w:rPr>
                <w:rFonts w:ascii="Arial" w:hAnsi="Arial" w:cs="Arial"/>
                <w:b/>
                <w:sz w:val="24"/>
                <w:szCs w:val="24"/>
              </w:rPr>
              <w:t>W ART. 124 UST. 2 USTAWY PZP</w:t>
            </w:r>
          </w:p>
        </w:tc>
      </w:tr>
    </w:tbl>
    <w:p w14:paraId="41F2D037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2A9564" w14:textId="77777777" w:rsidR="00C31437" w:rsidRDefault="00392D3E" w:rsidP="00392D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Informuję, że w prowadzonym postępowaniu o udzielenie zamówienia publicznego</w:t>
      </w:r>
      <w:r w:rsidR="009024B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będę / nie będę</w:t>
      </w:r>
      <w:r w:rsidR="007421B3">
        <w:rPr>
          <w:rFonts w:ascii="Arial" w:hAnsi="Arial" w:cs="Arial"/>
          <w:sz w:val="24"/>
          <w:szCs w:val="24"/>
        </w:rPr>
        <w:t xml:space="preserve"> </w:t>
      </w:r>
      <w:r w:rsidR="007421B3" w:rsidRPr="007421B3">
        <w:rPr>
          <w:rStyle w:val="Odwoanieprzypisudolnego"/>
          <w:rFonts w:ascii="Arial" w:hAnsi="Arial" w:cs="Arial"/>
          <w:b/>
          <w:bCs/>
          <w:color w:val="0070C0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 xml:space="preserve"> posługiwał się </w:t>
      </w:r>
      <w:r w:rsidRPr="00392D3E">
        <w:rPr>
          <w:rFonts w:ascii="Arial" w:hAnsi="Arial" w:cs="Arial"/>
          <w:sz w:val="24"/>
          <w:szCs w:val="24"/>
        </w:rPr>
        <w:t>certyfikatem, o którym mowa w art. 124 ust. 2</w:t>
      </w:r>
      <w:r>
        <w:rPr>
          <w:rFonts w:ascii="Arial" w:hAnsi="Arial" w:cs="Arial"/>
          <w:sz w:val="24"/>
          <w:szCs w:val="24"/>
        </w:rPr>
        <w:t xml:space="preserve"> ustawy Pzp</w:t>
      </w:r>
      <w:r w:rsidRPr="00392D3E">
        <w:rPr>
          <w:rFonts w:ascii="Arial" w:hAnsi="Arial" w:cs="Arial"/>
          <w:sz w:val="24"/>
          <w:szCs w:val="24"/>
        </w:rPr>
        <w:t>.</w:t>
      </w:r>
    </w:p>
    <w:p w14:paraId="4BB1D4C6" w14:textId="77777777" w:rsidR="00C31437" w:rsidRDefault="007421B3" w:rsidP="00C31437">
      <w:pPr>
        <w:spacing w:before="120" w:after="12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C31437">
        <w:rPr>
          <w:rFonts w:ascii="Arial" w:hAnsi="Arial" w:cs="Arial"/>
          <w:color w:val="0070C0"/>
          <w:sz w:val="20"/>
          <w:szCs w:val="20"/>
        </w:rPr>
        <w:t xml:space="preserve">dane dotyczące certyfikatu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wykonawca, który </w:t>
      </w:r>
      <w:r w:rsidR="00C31437">
        <w:rPr>
          <w:rFonts w:ascii="Arial" w:hAnsi="Arial" w:cs="Arial"/>
          <w:color w:val="0070C0"/>
          <w:sz w:val="20"/>
          <w:szCs w:val="20"/>
        </w:rPr>
        <w:t>będzie</w:t>
      </w:r>
      <w:r w:rsidR="00B73839">
        <w:rPr>
          <w:rFonts w:ascii="Arial" w:hAnsi="Arial" w:cs="Arial"/>
          <w:color w:val="0070C0"/>
          <w:sz w:val="20"/>
          <w:szCs w:val="20"/>
        </w:rPr>
        <w:t xml:space="preserve"> się nim posługiwał</w:t>
      </w:r>
      <w:r w:rsidRPr="00E21BB4">
        <w:rPr>
          <w:rFonts w:ascii="Arial" w:hAnsi="Arial" w:cs="Arial"/>
          <w:color w:val="0070C0"/>
          <w:sz w:val="20"/>
          <w:szCs w:val="20"/>
        </w:rPr>
        <w:t>]</w:t>
      </w:r>
    </w:p>
    <w:p w14:paraId="003C99A8" w14:textId="77777777" w:rsidR="00B73839" w:rsidRPr="00AB6AD4" w:rsidRDefault="00B73839" w:rsidP="00B73839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FDF80D3" w14:textId="77777777" w:rsidR="00B73839" w:rsidRPr="00AB6AD4" w:rsidRDefault="00B73839" w:rsidP="00B73839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</w:pPr>
      <w:r w:rsidRPr="00AB6AD4"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C5DDA60" w14:textId="77777777" w:rsidR="00B73839" w:rsidRPr="00AB6AD4" w:rsidRDefault="00B73839" w:rsidP="00AB6AD4">
      <w:pPr>
        <w:spacing w:after="6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B6AD4">
        <w:rPr>
          <w:rFonts w:ascii="Arial" w:eastAsia="Times New Roman" w:hAnsi="Arial" w:cs="Arial"/>
          <w:bCs/>
          <w:sz w:val="18"/>
          <w:szCs w:val="18"/>
          <w:lang w:eastAsia="pl-PL"/>
        </w:rPr>
        <w:t>[numer i oznaczenie certyfikatu]</w:t>
      </w:r>
    </w:p>
    <w:p w14:paraId="278F4DD3" w14:textId="77777777" w:rsidR="00AB6AD4" w:rsidRPr="00AB6AD4" w:rsidRDefault="00AB6AD4" w:rsidP="00AB6AD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FA94CED" w14:textId="77777777" w:rsidR="00B73839" w:rsidRPr="00AB6AD4" w:rsidRDefault="00B73839" w:rsidP="00B73839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</w:pPr>
      <w:r w:rsidRPr="00AB6AD4"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5CF8FF8E" w14:textId="77777777" w:rsidR="00B73839" w:rsidRPr="00AB6AD4" w:rsidRDefault="00B73839" w:rsidP="00AB6AD4">
      <w:pPr>
        <w:spacing w:after="6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B6AD4">
        <w:rPr>
          <w:rFonts w:ascii="Arial" w:eastAsia="Times New Roman" w:hAnsi="Arial" w:cs="Arial"/>
          <w:bCs/>
          <w:sz w:val="18"/>
          <w:szCs w:val="18"/>
          <w:lang w:eastAsia="pl-PL"/>
        </w:rPr>
        <w:t>[nazwa podmiotu certyfikującego]</w:t>
      </w:r>
    </w:p>
    <w:p w14:paraId="5770D429" w14:textId="77777777" w:rsidR="00AB6AD4" w:rsidRPr="00AB6AD4" w:rsidRDefault="00AB6AD4" w:rsidP="00AB6A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E88001D" w14:textId="77777777" w:rsidR="00B73839" w:rsidRPr="00AB6AD4" w:rsidRDefault="00B73839" w:rsidP="00B73839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</w:pPr>
      <w:r w:rsidRPr="00AB6AD4"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62791C7E" w14:textId="77777777" w:rsidR="00B73839" w:rsidRPr="00AB6AD4" w:rsidRDefault="00B73839" w:rsidP="00AB6AD4">
      <w:pPr>
        <w:spacing w:after="6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B6AD4">
        <w:rPr>
          <w:rFonts w:ascii="Arial" w:eastAsia="Times New Roman" w:hAnsi="Arial" w:cs="Arial"/>
          <w:bCs/>
          <w:sz w:val="18"/>
          <w:szCs w:val="18"/>
          <w:lang w:eastAsia="pl-PL"/>
        </w:rPr>
        <w:t>[okres ważności certyfikatu]</w:t>
      </w:r>
    </w:p>
    <w:p w14:paraId="5B47044F" w14:textId="77777777" w:rsidR="00AB6AD4" w:rsidRPr="00AB6AD4" w:rsidRDefault="00AB6AD4" w:rsidP="00AB6A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7D322D" w14:textId="77777777" w:rsidR="00B73839" w:rsidRPr="00AB6AD4" w:rsidRDefault="00B73839" w:rsidP="00B73839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</w:pPr>
      <w:r w:rsidRPr="00AB6AD4"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33FABC45" w14:textId="77777777" w:rsidR="00524951" w:rsidRPr="00AB6AD4" w:rsidRDefault="00B73839" w:rsidP="00AB6AD4">
      <w:pPr>
        <w:spacing w:after="6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AB6AD4">
        <w:rPr>
          <w:rFonts w:ascii="Arial" w:eastAsia="Times New Roman" w:hAnsi="Arial" w:cs="Arial"/>
          <w:bCs/>
          <w:sz w:val="18"/>
          <w:szCs w:val="18"/>
          <w:lang w:eastAsia="pl-PL"/>
        </w:rPr>
        <w:t>[podstawy wykluczenia lub warunki udziału w postępowaniu, w zakresie których Wykonawca będzie posługiwał się certyfikatem]</w:t>
      </w:r>
      <w:r w:rsidR="00FE4E2B" w:rsidRPr="00AB6AD4">
        <w:rPr>
          <w:rFonts w:ascii="Arial" w:hAnsi="Arial" w:cs="Arial"/>
          <w:sz w:val="20"/>
          <w:szCs w:val="20"/>
        </w:rPr>
        <w:tab/>
      </w:r>
      <w:r w:rsidR="00FE4E2B" w:rsidRPr="0012157F">
        <w:rPr>
          <w:rFonts w:ascii="Arial" w:hAnsi="Arial" w:cs="Arial"/>
          <w:sz w:val="20"/>
          <w:szCs w:val="20"/>
        </w:rPr>
        <w:tab/>
      </w:r>
      <w:r w:rsidR="00FE4E2B" w:rsidRPr="0012157F">
        <w:rPr>
          <w:rFonts w:ascii="Arial" w:hAnsi="Arial" w:cs="Arial"/>
          <w:sz w:val="20"/>
          <w:szCs w:val="20"/>
        </w:rPr>
        <w:tab/>
      </w:r>
      <w:r w:rsidR="00FE4E2B" w:rsidRPr="0012157F">
        <w:rPr>
          <w:rFonts w:ascii="Arial" w:hAnsi="Arial" w:cs="Arial"/>
          <w:sz w:val="20"/>
          <w:szCs w:val="20"/>
        </w:rPr>
        <w:tab/>
      </w:r>
    </w:p>
    <w:p w14:paraId="35156754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1129C734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0ACBC686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109F" w14:textId="77777777" w:rsidR="008860E1" w:rsidRDefault="008860E1" w:rsidP="0038231F">
      <w:pPr>
        <w:spacing w:after="0" w:line="240" w:lineRule="auto"/>
      </w:pPr>
      <w:r>
        <w:separator/>
      </w:r>
    </w:p>
  </w:endnote>
  <w:endnote w:type="continuationSeparator" w:id="0">
    <w:p w14:paraId="15FC2002" w14:textId="77777777" w:rsidR="008860E1" w:rsidRDefault="008860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90AD" w14:textId="77777777" w:rsidR="005C6EA8" w:rsidRDefault="005C6E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7807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F5EAA4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3925" w14:textId="77777777" w:rsidR="005C6EA8" w:rsidRDefault="005C6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CB86D" w14:textId="77777777" w:rsidR="008860E1" w:rsidRDefault="008860E1" w:rsidP="0038231F">
      <w:pPr>
        <w:spacing w:after="0" w:line="240" w:lineRule="auto"/>
      </w:pPr>
      <w:r>
        <w:separator/>
      </w:r>
    </w:p>
  </w:footnote>
  <w:footnote w:type="continuationSeparator" w:id="0">
    <w:p w14:paraId="2679710F" w14:textId="77777777" w:rsidR="008860E1" w:rsidRDefault="008860E1" w:rsidP="0038231F">
      <w:pPr>
        <w:spacing w:after="0" w:line="240" w:lineRule="auto"/>
      </w:pPr>
      <w:r>
        <w:continuationSeparator/>
      </w:r>
    </w:p>
  </w:footnote>
  <w:footnote w:id="1">
    <w:p w14:paraId="75A75E89" w14:textId="77777777" w:rsidR="0011306C" w:rsidRPr="007421B3" w:rsidRDefault="0011306C" w:rsidP="000E4C8B">
      <w:pPr>
        <w:pStyle w:val="Tekstprzypisudolnego"/>
        <w:spacing w:after="60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Style w:val="Odwoanieprzypisudolnego"/>
          <w:color w:val="0070C0"/>
        </w:rPr>
        <w:footnoteRef/>
      </w:r>
      <w:r w:rsidRPr="007421B3">
        <w:rPr>
          <w:color w:val="0070C0"/>
        </w:rP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0E2A282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812F12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t.j. Dz. U. z 202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5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644</w:t>
      </w:r>
      <w:r w:rsidRPr="007421B3">
        <w:rPr>
          <w:rFonts w:ascii="Arial" w:hAnsi="Arial" w:cs="Arial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F770D9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(</w:t>
      </w:r>
      <w:r w:rsidR="00472C9B">
        <w:rPr>
          <w:rFonts w:ascii="Arial" w:hAnsi="Arial" w:cs="Arial"/>
          <w:color w:val="0070C0"/>
          <w:sz w:val="16"/>
          <w:szCs w:val="16"/>
        </w:rPr>
        <w:t xml:space="preserve">t.j.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Dz. U. z 202</w:t>
      </w:r>
      <w:r w:rsidR="00472C9B">
        <w:rPr>
          <w:rFonts w:ascii="Arial" w:hAnsi="Arial" w:cs="Arial"/>
          <w:color w:val="0070C0"/>
          <w:sz w:val="16"/>
          <w:szCs w:val="16"/>
        </w:rPr>
        <w:t>6</w:t>
      </w:r>
      <w:r w:rsidR="009B0A5F" w:rsidRPr="007421B3">
        <w:rPr>
          <w:rFonts w:ascii="Arial" w:hAnsi="Arial" w:cs="Arial"/>
          <w:color w:val="0070C0"/>
          <w:sz w:val="16"/>
          <w:szCs w:val="16"/>
        </w:rPr>
        <w:t xml:space="preserve">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72C9B">
        <w:rPr>
          <w:rFonts w:ascii="Arial" w:hAnsi="Arial" w:cs="Arial"/>
          <w:color w:val="0070C0"/>
          <w:sz w:val="16"/>
          <w:szCs w:val="16"/>
        </w:rPr>
        <w:t>522</w:t>
      </w:r>
      <w:r w:rsidRPr="007421B3">
        <w:rPr>
          <w:rFonts w:ascii="Arial" w:hAnsi="Arial" w:cs="Arial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B10E39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617B7A65" w14:textId="77777777" w:rsidR="007421B3" w:rsidRDefault="007421B3">
      <w:pPr>
        <w:pStyle w:val="Tekstprzypisudolnego"/>
      </w:pPr>
      <w:r w:rsidRPr="007421B3">
        <w:rPr>
          <w:rStyle w:val="Odwoanieprzypisudolnego"/>
          <w:color w:val="0070C0"/>
        </w:rPr>
        <w:footnoteRef/>
      </w:r>
      <w: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CCE2" w14:textId="77777777" w:rsidR="005C6EA8" w:rsidRDefault="005C6E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FBD7" w14:textId="77777777" w:rsidR="005C6EA8" w:rsidRDefault="005C6E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3659E" w14:textId="77777777" w:rsidR="005C6EA8" w:rsidRDefault="005C6E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710209">
    <w:abstractNumId w:val="11"/>
  </w:num>
  <w:num w:numId="2" w16cid:durableId="1700666980">
    <w:abstractNumId w:val="0"/>
  </w:num>
  <w:num w:numId="3" w16cid:durableId="322394295">
    <w:abstractNumId w:val="10"/>
  </w:num>
  <w:num w:numId="4" w16cid:durableId="756943571">
    <w:abstractNumId w:val="13"/>
  </w:num>
  <w:num w:numId="5" w16cid:durableId="2132699025">
    <w:abstractNumId w:val="12"/>
  </w:num>
  <w:num w:numId="6" w16cid:durableId="1936555660">
    <w:abstractNumId w:val="9"/>
  </w:num>
  <w:num w:numId="7" w16cid:durableId="507714611">
    <w:abstractNumId w:val="1"/>
  </w:num>
  <w:num w:numId="8" w16cid:durableId="43797877">
    <w:abstractNumId w:val="6"/>
  </w:num>
  <w:num w:numId="9" w16cid:durableId="930550224">
    <w:abstractNumId w:val="4"/>
  </w:num>
  <w:num w:numId="10" w16cid:durableId="411512589">
    <w:abstractNumId w:val="7"/>
  </w:num>
  <w:num w:numId="11" w16cid:durableId="1015960981">
    <w:abstractNumId w:val="5"/>
  </w:num>
  <w:num w:numId="12" w16cid:durableId="215776205">
    <w:abstractNumId w:val="8"/>
  </w:num>
  <w:num w:numId="13" w16cid:durableId="798109053">
    <w:abstractNumId w:val="3"/>
  </w:num>
  <w:num w:numId="14" w16cid:durableId="1161429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13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E75D6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C6EA8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62713"/>
    <w:rsid w:val="008757E1"/>
    <w:rsid w:val="008860E1"/>
    <w:rsid w:val="00892E48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465D0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C2E61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06CA8"/>
  <w15:docId w15:val="{85361879-7E96-4B55-9158-88C1F9FE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5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2</cp:revision>
  <cp:lastPrinted>2016-07-26T10:32:00Z</cp:lastPrinted>
  <dcterms:created xsi:type="dcterms:W3CDTF">2026-09-03T06:06:00Z</dcterms:created>
  <dcterms:modified xsi:type="dcterms:W3CDTF">2026-09-03T06:06:00Z</dcterms:modified>
</cp:coreProperties>
</file>